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350CFD" w:rsidRDefault="00350CFD" w:rsidP="00350CFD">
            <w:pPr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5D1B6D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</w:t>
            </w:r>
            <w:r w:rsidRPr="005D1B6D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4 </w:t>
            </w:r>
            <w:r w:rsidRPr="005D1B6D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 xml:space="preserve"> : </w:t>
            </w:r>
            <w:r w:rsidRPr="005D1B6D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ระดับความสำเร็จของการผลักดันให้สถาบันอุดมศึกษากลุ่มใหม่จัดทำแผน </w:t>
            </w:r>
            <w:r w:rsidRPr="005D1B6D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>Reprofiling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Default="008E3BC9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</w:t>
            </w:r>
            <w:r w:rsidR="00350C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นโยบายและแผนการอุดมศึกษา</w:t>
            </w:r>
          </w:p>
          <w:p w:rsidR="008E3BC9" w:rsidRPr="00E631B2" w:rsidRDefault="008E3BC9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350CFD" w:rsidRPr="005D1B6D" w:rsidRDefault="00350CFD" w:rsidP="00350CFD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มีอำนาจหน้าที่ในการพิจารณาเสนอนโยบาย แผนพัฒนา และมาตรฐานการอุดมศึกษา สนับสนุน ส่งเสริมทรัพยากรและกำกับสถาบันอุดมศึกษาให้สามารถผลิตกำลังคนที่มีคุณภาพ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มีศักยภาพที่สอดคล้องกับความต้องการตามแผนพัฒนาเศรษฐกิจและสังคมแห่งชาติ และแผนการศึกษาแห่งชาติ รวมถึงการติดตามตรวจสอบ และประเมินผลการจัดการศึกษาระดับอุดมศึกษา โดยคำนึงถึงความเป็นอิสระและความเป็นเลิศทางวิชาการของสถานศึกษา</w:t>
            </w:r>
          </w:p>
          <w:p w:rsidR="00350CFD" w:rsidRPr="005D1B6D" w:rsidRDefault="00350CFD" w:rsidP="00350CFD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เนื่องจากบริบทโลกและบริบทประเทศเปลี่ยนแปลงไปอย่างรวดเร็ว เป็นโอกาสและความท้าทายของอุดมศึกษา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ที่จะต้องเร่งปฏิรูปอุดมศึกษาให้เป็นหัวรถจักรในการพัฒนาประเทศ ซึ่งส่งผลต่อการบริหารจัดการอุดมศึกษาให้ต้องปรับตัวทั้งในระยะสั้นและระยะยาว อีกทั้งการมี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ข้อจากัดด้านทรัพยากรและงบประมาณ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การปฏิรูปอุดมศึกษาจำเป็นต้องปรับยุทธศาสตร์ (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Reprofiling)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กลุ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่มมหาวิทยาลัยโดยคำนึงถึงศักยภาพ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ความเป็นเลิศของสถาบัน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ให้สามารถผลิตบัณฑิต องค์ความรู้และงานวิจัย 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ลอดจนสร้างสรรค์ผลงานและนวัตกรรม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เพื่อรองรับความท้าทายในอนาคต เพื่อยกระดับขีดความสามารถในการแข่งขันของประเท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ศสนองตอบความต้องการของท้องถิ่น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ประเทศ และบูรณาการความร่วมมือกับการศึกษาทุกระดับ รวมทั้งหน่วยงานภาครัฐและเอกชน</w:t>
            </w:r>
          </w:p>
          <w:p w:rsidR="00350CFD" w:rsidRPr="005D1B6D" w:rsidRDefault="00350CFD" w:rsidP="00350CFD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สำนักงานคณะกรรมการการอุดมศึกษาโดยคณะกรรมการการอุดมศึกษามีมติมุ่งเน้นดำเนินการปรับยุทธศ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าสตร์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(Reprofile)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ในมหาวิทยาลัยกลุ่มใหม่ก่อน โดยมหาวิทยาลัยกลุ่มใหม่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หมายถึง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มหาวิทยาลัยราชภัฏ จำนวน 38 แห่ง และมหาวิทยาลัยเทคโนโลยีราชมงคล 9 แห่ง รวมทั้งสิ้น 47 แห่ง</w:t>
            </w:r>
          </w:p>
          <w:p w:rsidR="00350CFD" w:rsidRPr="005D1B6D" w:rsidRDefault="00350CFD" w:rsidP="00350CFD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แนวทางการจัดทำแผน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>Reprofile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ของสถาบันอุดมศ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ึกษา ให้เป็นไปตามที่ สกอ. กำหนด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ซึ่งโดยทั่วไปแผน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 Reprofiling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จะ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องค์ประกอบ ดังนี้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ศึกษาวิเคราะห์ศักยภาพของตน เพื่อก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หนดความถนัด แนวโน้มที่ต้องการจะเป็น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ในอนาคต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Vision, Mission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หนดเป้าหมายที่ชัดเจนตอบสนองทิศทางการพัฒนาประเทศ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ค้นหาและก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sector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ด้านเศรษฐกิจ/อุตสาหกรรมที่ชัดเจน และมีศักยภาพสามารถตอบสนอง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sector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นั้นได้</w:t>
            </w:r>
          </w:p>
          <w:p w:rsidR="00350CFD" w:rsidRPr="00411748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area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ที่สถาบันมีส่วนร่วมในการพัฒนาร่วมกันกับกลุ่มสถาบันอุดมศึกษาในพื้นที่หรือแยกกันพัฒนาตามความถนัดของแต่ละสถาบัน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 Profile Information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ซึ่งประกอบด้วย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University profile, Customer profile, Partner profile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 xml:space="preserve">Asset profile 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เพื่อให้เห็นภาพรวมของศักยภาพที่มีอยู่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สร้างความเข้าใจในหลักการ วิธีการแปลงนโยบายไปสู่การปฏิบัติ และการดาเนินการต้องมีความชัดเจน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หนดวิธีการที่จะตอบสนองต่อความเปลี่ยนแปลงในอนาคต โดยคงไว้ซึ่งพ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นธกิจเดิม 4 ด้าน</w:t>
            </w:r>
          </w:p>
          <w:p w:rsidR="00350CFD" w:rsidRPr="003E32DF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3E32D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กลไกการบริหารจัดการและระบบธรรมาภิบาล (</w:t>
            </w:r>
            <w:r w:rsidRPr="003E32DF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good governance) </w:t>
            </w:r>
            <w:r w:rsidRPr="003E32D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ที่เหมาะสมและสอดคล้องกับบริบทใหม่ของตนเอง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ภาวะผู้นาของผู้บริหารสถานศึกษา (</w:t>
            </w:r>
            <w:r w:rsidRPr="005D1B6D">
              <w:rPr>
                <w:rFonts w:ascii="TH SarabunPSK" w:hAnsi="TH SarabunPSK" w:cs="TH SarabunPSK"/>
                <w:sz w:val="30"/>
                <w:szCs w:val="30"/>
              </w:rPr>
              <w:t>strong leadership)</w:t>
            </w:r>
          </w:p>
          <w:p w:rsidR="00350CFD" w:rsidRPr="005D1B6D" w:rsidRDefault="00350CFD" w:rsidP="00350CFD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มีกระบวนการสร้างการยอมรับ มีเป้าหมายร่วมกัน ซึ่งจะเป็นเครื่องมือส</w:t>
            </w:r>
            <w:r w:rsidRPr="005D1B6D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คัญ ในการสร้างระบบอุดมศึกษาที่มี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ความยั่งยืน</w:t>
            </w:r>
          </w:p>
          <w:p w:rsidR="00BD41FF" w:rsidRPr="00350CFD" w:rsidRDefault="00350CFD" w:rsidP="0008458A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1B6D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ประเมินผลสำเร็จของการดำเนินการตามแผน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350CFD" w:rsidTr="00C00637">
              <w:tc>
                <w:tcPr>
                  <w:tcW w:w="3127" w:type="dxa"/>
                </w:tcPr>
                <w:p w:rsidR="00350CFD" w:rsidRPr="00AA628E" w:rsidRDefault="00350CFD" w:rsidP="0031565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แผนการดำเนินการให้</w:t>
                  </w: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สถาบันอุดมศึกษากลุ่มใหม่ จำนวน 47 แห่ง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จัดทำแผน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Reprofiling</w:t>
                  </w:r>
                </w:p>
              </w:tc>
              <w:tc>
                <w:tcPr>
                  <w:tcW w:w="3127" w:type="dxa"/>
                </w:tcPr>
                <w:p w:rsidR="00350CFD" w:rsidRPr="00AA628E" w:rsidRDefault="00350CFD" w:rsidP="00350CF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ดำเนินการตามแผนได้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  <w:tc>
                <w:tcPr>
                  <w:tcW w:w="3128" w:type="dxa"/>
                </w:tcPr>
                <w:p w:rsidR="00350CFD" w:rsidRPr="00AA628E" w:rsidRDefault="00350CFD" w:rsidP="00350CFD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ดำเนินการตามแผนได้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01364D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410"/>
            </w:tblGrid>
            <w:tr w:rsidR="00C00637" w:rsidRPr="001C0AB3" w:rsidTr="00315659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441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315659" w:rsidRPr="001C0AB3" w:rsidTr="00315659">
              <w:trPr>
                <w:cantSplit/>
                <w:trHeight w:val="423"/>
              </w:trPr>
              <w:tc>
                <w:tcPr>
                  <w:tcW w:w="4927" w:type="dxa"/>
                </w:tcPr>
                <w:p w:rsidR="00315659" w:rsidRPr="00AA628E" w:rsidRDefault="00315659" w:rsidP="0031565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แผนการดำเนินการให้</w:t>
                  </w:r>
                  <w:r w:rsidRPr="00755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สถาบันอุดมศึกษากลุ่มใหม่ จำนวน 47 แห่ง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จัดทำแผน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Reprofiling</w:t>
                  </w:r>
                </w:p>
              </w:tc>
              <w:tc>
                <w:tcPr>
                  <w:tcW w:w="4410" w:type="dxa"/>
                </w:tcPr>
                <w:p w:rsidR="00315659" w:rsidRPr="00AA628E" w:rsidRDefault="00315659" w:rsidP="003156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ดำเนินการตามแผนฯ ได้ 100 %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315659" w:rsidRPr="00315659" w:rsidRDefault="00315659" w:rsidP="00315659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1565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แผนการดำเนินการให้</w:t>
            </w:r>
            <w:r w:rsidRPr="00315659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สถาบันอุดมศึกษากลุ่มใหม่ จำนวน 47 แห่ง</w:t>
            </w:r>
            <w:r w:rsidRPr="003156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จัดทำแผน </w:t>
            </w:r>
            <w:r w:rsidRPr="00315659">
              <w:rPr>
                <w:rFonts w:ascii="TH SarabunPSK" w:hAnsi="TH SarabunPSK" w:cs="TH SarabunPSK"/>
                <w:sz w:val="30"/>
                <w:szCs w:val="30"/>
              </w:rPr>
              <w:t>Reprofiling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E4F" w:rsidRDefault="00C70E4F" w:rsidP="00D011BA">
      <w:r>
        <w:separator/>
      </w:r>
    </w:p>
  </w:endnote>
  <w:endnote w:type="continuationSeparator" w:id="0">
    <w:p w:rsidR="00C70E4F" w:rsidRDefault="00C70E4F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E4F" w:rsidRDefault="00C70E4F" w:rsidP="00D011BA">
      <w:r>
        <w:separator/>
      </w:r>
    </w:p>
  </w:footnote>
  <w:footnote w:type="continuationSeparator" w:id="0">
    <w:p w:rsidR="00C70E4F" w:rsidRDefault="00C70E4F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0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24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0C0B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01A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E3BC9"/>
    <w:rsid w:val="008F04C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7B24"/>
    <w:rsid w:val="00C70119"/>
    <w:rsid w:val="00C70D2C"/>
    <w:rsid w:val="00C70E4F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407664-F29B-417F-B0AA-276D04CA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0CD8E-2189-4DE4-ADE2-D7883DF4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</cp:revision>
  <cp:lastPrinted>2017-08-02T03:34:00Z</cp:lastPrinted>
  <dcterms:created xsi:type="dcterms:W3CDTF">2017-08-02T03:54:00Z</dcterms:created>
  <dcterms:modified xsi:type="dcterms:W3CDTF">2017-08-02T03:54:00Z</dcterms:modified>
</cp:coreProperties>
</file>